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957309" w:rsidR="00CC7E12" w:rsidRPr="00076791" w:rsidRDefault="00CC7E12" w:rsidP="009D1900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A41DC0" w:rsidRPr="00A41DC0">
        <w:rPr>
          <w:rFonts w:cstheme="minorHAnsi"/>
          <w:b/>
          <w:i/>
        </w:rPr>
        <w:t>Wykonanie robót budowlanych w branży elektroenergetycznej na terenie działania OŁD w RE Sieradz i RE Bełchatów w podziale na 6 częśc</w:t>
      </w:r>
      <w:r w:rsidR="009D1900" w:rsidRPr="009D1900">
        <w:rPr>
          <w:rFonts w:cstheme="minorHAnsi"/>
          <w:b/>
          <w:i/>
        </w:rPr>
        <w:t>i</w:t>
      </w:r>
      <w:r w:rsidR="00F5750C" w:rsidRPr="00F5750C">
        <w:rPr>
          <w:rFonts w:cstheme="minorHAnsi"/>
          <w:b/>
          <w:i/>
        </w:rPr>
        <w:t xml:space="preserve">, </w:t>
      </w:r>
      <w:r w:rsidR="00A41DC0" w:rsidRPr="00A41DC0">
        <w:rPr>
          <w:rFonts w:cstheme="minorHAnsi"/>
          <w:b/>
          <w:i/>
        </w:rPr>
        <w:t>POST/DYS/OLD/GZ/01139/2026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DDF0C46" w14:textId="6E2D5A9C" w:rsidR="00076791" w:rsidRPr="00076791" w:rsidRDefault="00347E8D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53EDDEF" w14:textId="77777777" w:rsidR="009D1900" w:rsidRPr="009D1900" w:rsidRDefault="009D1900" w:rsidP="009D19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2909908" w:rsidR="00347E8D" w:rsidRPr="006B2C28" w:rsidRDefault="00A41DC0" w:rsidP="009D19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41DC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0000"/>
    <w:rsid w:val="00051B85"/>
    <w:rsid w:val="00054A92"/>
    <w:rsid w:val="00056904"/>
    <w:rsid w:val="000572D8"/>
    <w:rsid w:val="00057816"/>
    <w:rsid w:val="00060EAD"/>
    <w:rsid w:val="00061676"/>
    <w:rsid w:val="000653BF"/>
    <w:rsid w:val="00070A58"/>
    <w:rsid w:val="00071C98"/>
    <w:rsid w:val="00075A01"/>
    <w:rsid w:val="00076791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3275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250F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5B9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900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1DC0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8B4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10822"/>
    <w:rsid w:val="00F21DD8"/>
    <w:rsid w:val="00F25128"/>
    <w:rsid w:val="00F32BD1"/>
    <w:rsid w:val="00F377D2"/>
    <w:rsid w:val="00F4718C"/>
    <w:rsid w:val="00F527EB"/>
    <w:rsid w:val="00F5750C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POST/DYS/OLD/GZ/01139/2026                        </dmsv2SWPP2ObjectNumber>
    <dmsv2SWPP2SumMD5 xmlns="http://schemas.microsoft.com/sharepoint/v3">0023dcac5d66f69a121eb121883a9fee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24837577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FJ3FSM7XJ42E-1652426618-16533</_dlc_DocId>
    <_dlc_DocIdUrl xmlns="a19cb1c7-c5c7-46d4-85ae-d83685407bba">
      <Url>https://swpp2.dms.gkpge.pl/sites/43/_layouts/15/DocIdRedir.aspx?ID=FJ3FSM7XJ42E-1652426618-16533</Url>
      <Description>FJ3FSM7XJ42E-1652426618-16533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3DFD7-1758-40CA-B48E-684647E75BD6}"/>
</file>

<file path=customXml/itemProps5.xml><?xml version="1.0" encoding="utf-8"?>
<ds:datastoreItem xmlns:ds="http://schemas.openxmlformats.org/officeDocument/2006/customXml" ds:itemID="{6626C450-7F5D-4FC2-8BF2-773D8CCF186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4</TotalTime>
  <Pages>3</Pages>
  <Words>800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5</cp:revision>
  <cp:lastPrinted>2024-07-15T11:21:00Z</cp:lastPrinted>
  <dcterms:created xsi:type="dcterms:W3CDTF">2026-02-13T12:19:00Z</dcterms:created>
  <dcterms:modified xsi:type="dcterms:W3CDTF">2026-04-01T10:33:00Z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19f32eae-a590-4e05-8027-b2cfc17decdf</vt:lpwstr>
  </property>
</Properties>
</file>